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4C5C79" w:rsidRPr="004C5C79">
        <w:rPr>
          <w:rFonts w:eastAsia="Arial"/>
          <w:b/>
          <w:kern w:val="3"/>
          <w:sz w:val="24"/>
          <w:szCs w:val="24"/>
          <w:lang w:eastAsia="zh-CN"/>
        </w:rPr>
        <w:t>пр-кт. Ямашева, д. 69</w:t>
      </w:r>
    </w:p>
    <w:p w:rsidR="00C44844" w:rsidRPr="00FE22C1" w:rsidRDefault="00C4484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C44844" w:rsidRDefault="0010435B" w:rsidP="00C44844">
      <w:pPr>
        <w:tabs>
          <w:tab w:val="left" w:pos="0"/>
        </w:tabs>
        <w:jc w:val="both"/>
        <w:rPr>
          <w:sz w:val="24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E165A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C5C79" w:rsidRPr="004C5C79">
        <w:rPr>
          <w:b/>
          <w:bCs/>
          <w:color w:val="000000"/>
          <w:kern w:val="3"/>
          <w:sz w:val="24"/>
          <w:szCs w:val="24"/>
          <w:lang w:eastAsia="zh-CN" w:bidi="hi-IN"/>
        </w:rPr>
        <w:t>260 957,24</w:t>
      </w:r>
      <w:r w:rsidR="004C5C7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4C5C79" w:rsidRPr="004C5C79">
        <w:rPr>
          <w:b/>
          <w:bCs/>
          <w:color w:val="000000"/>
          <w:kern w:val="3"/>
          <w:sz w:val="24"/>
          <w:szCs w:val="24"/>
          <w:lang w:eastAsia="zh-CN" w:bidi="hi-IN"/>
        </w:rPr>
        <w:t>70 500,00</w:t>
      </w:r>
      <w:r w:rsidR="004C5C7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C44844">
        <w:rPr>
          <w:sz w:val="24"/>
        </w:rPr>
        <w:t>р</w:t>
      </w:r>
      <w:r w:rsidR="00C44844" w:rsidRPr="00C44844">
        <w:rPr>
          <w:sz w:val="24"/>
        </w:rPr>
        <w:t>емонт/замена лифтового оборудования</w:t>
      </w:r>
      <w:r w:rsidR="00C44844">
        <w:rPr>
          <w:sz w:val="24"/>
        </w:rPr>
        <w:t xml:space="preserve"> </w:t>
      </w:r>
      <w:r w:rsidR="00C44844" w:rsidRPr="00C44844">
        <w:rPr>
          <w:sz w:val="24"/>
        </w:rPr>
        <w:t>не более</w:t>
      </w:r>
      <w:r w:rsidR="004C3C4F">
        <w:rPr>
          <w:sz w:val="24"/>
        </w:rPr>
        <w:t xml:space="preserve"> </w:t>
      </w:r>
      <w:r w:rsidR="004C5C79" w:rsidRPr="004C5C79">
        <w:rPr>
          <w:b/>
          <w:sz w:val="24"/>
        </w:rPr>
        <w:t>4 700 000,00</w:t>
      </w:r>
      <w:r w:rsidR="004C5C79">
        <w:rPr>
          <w:b/>
          <w:sz w:val="24"/>
        </w:rPr>
        <w:t xml:space="preserve"> </w:t>
      </w:r>
      <w:r w:rsidR="00C44844" w:rsidRPr="00C44844">
        <w:rPr>
          <w:sz w:val="24"/>
        </w:rPr>
        <w:t>рублей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165A"/>
    <w:rsid w:val="002E2BB4"/>
    <w:rsid w:val="00303BDA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B4925"/>
    <w:rsid w:val="004C34D1"/>
    <w:rsid w:val="004C3C4F"/>
    <w:rsid w:val="004C5C79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198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4844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3721D-2436-4CFC-9C2D-BA0146203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</TotalTime>
  <Pages>1</Pages>
  <Words>300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12</cp:revision>
  <cp:lastPrinted>2023-02-01T06:27:00Z</cp:lastPrinted>
  <dcterms:created xsi:type="dcterms:W3CDTF">2024-06-19T10:18:00Z</dcterms:created>
  <dcterms:modified xsi:type="dcterms:W3CDTF">2024-07-01T11:59:00Z</dcterms:modified>
</cp:coreProperties>
</file>